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873BD" w14:textId="0BD53FD5" w:rsidR="003340A6" w:rsidRPr="00207EDD" w:rsidRDefault="00DB6B22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center"/>
        <w:rPr>
          <w:rFonts w:cs="AngsanaUPC"/>
          <w:b/>
          <w:bCs/>
          <w:sz w:val="36"/>
          <w:szCs w:val="36"/>
        </w:rPr>
      </w:pPr>
      <w:r>
        <w:rPr>
          <w:rFonts w:cs="AngsanaUPC"/>
          <w:b/>
          <w:bCs/>
          <w:sz w:val="36"/>
          <w:szCs w:val="36"/>
        </w:rPr>
        <w:t>CHAPTER</w:t>
      </w:r>
      <w:r w:rsidR="003340A6" w:rsidRPr="00207EDD">
        <w:rPr>
          <w:rFonts w:cs="AngsanaUPC"/>
          <w:b/>
          <w:bCs/>
          <w:sz w:val="36"/>
          <w:szCs w:val="36"/>
          <w:cs/>
        </w:rPr>
        <w:t xml:space="preserve">  </w:t>
      </w:r>
      <w:r w:rsidR="003340A6" w:rsidRPr="003340A6">
        <w:rPr>
          <w:rFonts w:cs="AngsanaUPC"/>
          <w:b/>
          <w:bCs/>
          <w:color w:val="FF0000"/>
          <w:sz w:val="36"/>
          <w:szCs w:val="36"/>
        </w:rPr>
        <w:fldChar w:fldCharType="begin"/>
      </w:r>
      <w:r w:rsidR="003340A6" w:rsidRPr="003340A6">
        <w:rPr>
          <w:rFonts w:cs="AngsanaUPC"/>
          <w:b/>
          <w:bCs/>
          <w:color w:val="FF0000"/>
          <w:sz w:val="36"/>
          <w:szCs w:val="36"/>
        </w:rPr>
        <w:instrText xml:space="preserve"> MACROBUTTON  AcceptAllChangesInDoc X </w:instrText>
      </w:r>
      <w:r w:rsidR="003340A6" w:rsidRPr="003340A6">
        <w:rPr>
          <w:rFonts w:cs="AngsanaUPC"/>
          <w:b/>
          <w:bCs/>
          <w:color w:val="FF0000"/>
          <w:sz w:val="36"/>
          <w:szCs w:val="36"/>
        </w:rPr>
        <w:fldChar w:fldCharType="end"/>
      </w:r>
    </w:p>
    <w:p w14:paraId="5DDD0E66" w14:textId="41522B26" w:rsidR="003340A6" w:rsidRPr="00207EDD" w:rsidRDefault="00DB6B22" w:rsidP="003340A6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Angsana New" w:hAnsi="Angsana New"/>
          <w:sz w:val="32"/>
          <w:szCs w:val="32"/>
        </w:rPr>
      </w:pPr>
      <w:r>
        <w:rPr>
          <w:color w:val="FF0000"/>
        </w:rPr>
        <w:t>CHAPTER TITLE</w:t>
      </w:r>
    </w:p>
    <w:p w14:paraId="047E38BF" w14:textId="77777777" w:rsidR="003340A6" w:rsidRPr="0061334D" w:rsidRDefault="003340A6" w:rsidP="003340A6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ind w:left="2016" w:firstLine="864"/>
        <w:jc w:val="left"/>
        <w:rPr>
          <w:rFonts w:ascii="Angsana New" w:hAnsi="Angsana New"/>
          <w:sz w:val="32"/>
          <w:szCs w:val="32"/>
        </w:rPr>
      </w:pPr>
      <w:r w:rsidRPr="0061334D">
        <w:rPr>
          <w:rFonts w:ascii="Angsana New" w:hAnsi="Angsana New"/>
          <w:sz w:val="32"/>
          <w:szCs w:val="32"/>
        </w:rPr>
        <w:t xml:space="preserve">  </w:t>
      </w:r>
    </w:p>
    <w:p w14:paraId="7953BB1E" w14:textId="7F0F1AF2" w:rsidR="003340A6" w:rsidRPr="001C476A" w:rsidRDefault="00DB6B22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cs="AngsanaUPC"/>
          <w:szCs w:val="32"/>
        </w:rPr>
      </w:pPr>
      <w:r w:rsidRPr="00DB6B22">
        <w:rPr>
          <w:b/>
          <w:bCs/>
          <w:color w:val="FF0000"/>
          <w:szCs w:val="32"/>
        </w:rPr>
        <w:t>Main Heading</w:t>
      </w:r>
    </w:p>
    <w:p w14:paraId="1C3E75E5" w14:textId="77777777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cs="AngsanaUPC"/>
          <w:szCs w:val="32"/>
          <w:cs/>
        </w:rPr>
      </w:pPr>
    </w:p>
    <w:p w14:paraId="233D9FBF" w14:textId="77777777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1C476A">
        <w:rPr>
          <w:rFonts w:cs="AngsanaUPC"/>
          <w:szCs w:val="32"/>
        </w:rPr>
        <w:tab/>
      </w:r>
      <w:r w:rsidR="00471C7F">
        <w:rPr>
          <w:color w:val="FF0000"/>
        </w:rPr>
        <w:fldChar w:fldCharType="begin"/>
      </w:r>
      <w:r w:rsidR="00471C7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="00471C7F">
        <w:rPr>
          <w:color w:val="FF0000"/>
        </w:rPr>
        <w:fldChar w:fldCharType="end"/>
      </w:r>
    </w:p>
    <w:p w14:paraId="0E2615CA" w14:textId="77777777" w:rsidR="003340A6" w:rsidRDefault="00471C7F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661EB116" w14:textId="77777777" w:rsidR="00471C7F" w:rsidRPr="001C476A" w:rsidRDefault="00471C7F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427C7681" w14:textId="2E698A68" w:rsidR="003340A6" w:rsidRDefault="003340A6" w:rsidP="00471C7F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left="870"/>
        <w:jc w:val="thaiDistribute"/>
        <w:rPr>
          <w:rFonts w:cs="AngsanaUPC"/>
          <w:szCs w:val="32"/>
        </w:rPr>
      </w:pPr>
      <w:r w:rsidRPr="001C476A">
        <w:rPr>
          <w:rFonts w:cs="AngsanaUPC"/>
          <w:b/>
          <w:bCs/>
          <w:szCs w:val="32"/>
        </w:rPr>
        <w:t>1.</w:t>
      </w:r>
      <w:r w:rsidRPr="001C476A">
        <w:rPr>
          <w:rFonts w:cs="AngsanaUPC"/>
          <w:b/>
          <w:bCs/>
          <w:szCs w:val="32"/>
        </w:rPr>
        <w:tab/>
      </w:r>
      <w:r w:rsidR="00DB6B22" w:rsidRPr="00DB6B22">
        <w:rPr>
          <w:b/>
          <w:bCs/>
          <w:color w:val="FF0000"/>
          <w:szCs w:val="32"/>
        </w:rPr>
        <w:t>Subheading</w:t>
      </w:r>
    </w:p>
    <w:p w14:paraId="3BDB00B7" w14:textId="606F3A2C" w:rsidR="00471C7F" w:rsidRPr="00235366" w:rsidRDefault="00471C7F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color w:val="FF0000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="00DB6B22" w:rsidRPr="00DB6B22">
        <w:rPr>
          <w:rFonts w:cs="AngsanaUPC"/>
          <w:color w:val="EE0000"/>
          <w:szCs w:val="32"/>
        </w:rPr>
        <w:t>…………..(</w:t>
      </w:r>
      <w:r w:rsidR="00DB6B22" w:rsidRPr="00DB6B22">
        <w:rPr>
          <w:color w:val="EE0000"/>
          <w:szCs w:val="32"/>
        </w:rPr>
        <w:t xml:space="preserve">abbreviated </w:t>
      </w:r>
      <w:r w:rsidR="00DB6B22" w:rsidRPr="00DB6B22">
        <w:rPr>
          <w:color w:val="FF0000"/>
          <w:szCs w:val="32"/>
        </w:rPr>
        <w:t>consistently with the first letter of the item</w:t>
      </w:r>
      <w:r w:rsidR="00DB6B22">
        <w:rPr>
          <w:color w:val="FF0000"/>
          <w:szCs w:val="32"/>
        </w:rPr>
        <w:t>)………………...</w:t>
      </w:r>
    </w:p>
    <w:p w14:paraId="5BB73BC1" w14:textId="77777777" w:rsidR="00471C7F" w:rsidRPr="001C476A" w:rsidRDefault="00471C7F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1F7C3BB3" w14:textId="688288F0" w:rsidR="00235366" w:rsidRDefault="003340A6" w:rsidP="00DB01C0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firstLine="864"/>
        <w:rPr>
          <w:rFonts w:cs="AngsanaUPC"/>
          <w:szCs w:val="32"/>
        </w:rPr>
      </w:pPr>
      <w:r w:rsidRPr="001C476A">
        <w:rPr>
          <w:rFonts w:cs="AngsanaUPC"/>
          <w:szCs w:val="32"/>
        </w:rPr>
        <w:t xml:space="preserve">     </w:t>
      </w:r>
      <w:r w:rsidRPr="001C476A">
        <w:rPr>
          <w:rFonts w:cs="AngsanaUPC"/>
          <w:szCs w:val="32"/>
        </w:rPr>
        <w:tab/>
        <w:t>1.1</w:t>
      </w:r>
      <w:r w:rsidRPr="001C476A">
        <w:rPr>
          <w:rFonts w:cs="AngsanaUPC"/>
          <w:szCs w:val="32"/>
        </w:rPr>
        <w:tab/>
      </w:r>
      <w:r w:rsidR="00DB6B22" w:rsidRPr="00DB6B22">
        <w:rPr>
          <w:color w:val="FF0000"/>
          <w:szCs w:val="32"/>
        </w:rPr>
        <w:t>Sub-item of Item 1 (continue typing)</w:t>
      </w:r>
      <w:r w:rsidR="00DB6B22">
        <w:rPr>
          <w:color w:val="FF0000"/>
          <w:szCs w:val="32"/>
        </w:rPr>
        <w:t xml:space="preserve"> ………………………………………….</w:t>
      </w:r>
    </w:p>
    <w:p w14:paraId="7C0AFAAB" w14:textId="77777777" w:rsidR="003340A6" w:rsidRPr="001C476A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  <w:r w:rsidR="003340A6" w:rsidRPr="001C476A">
        <w:rPr>
          <w:rFonts w:cs="AngsanaUPC"/>
          <w:szCs w:val="32"/>
        </w:rPr>
        <w:t xml:space="preserve">                 </w:t>
      </w:r>
      <w:r w:rsidR="003340A6" w:rsidRPr="001C476A"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ab/>
        <w:t xml:space="preserve">1.1.1 </w:t>
      </w:r>
      <w:r w:rsidR="003340A6" w:rsidRPr="001C476A">
        <w:rPr>
          <w:rFonts w:cs="AngsanaUPC"/>
          <w:szCs w:val="32"/>
        </w:rPr>
        <w:tab/>
      </w:r>
      <w:r w:rsidR="00C23CE9" w:rsidRPr="00C23CE9">
        <w:rPr>
          <w:rFonts w:cs="AngsanaUPC"/>
          <w:color w:val="FF0000"/>
          <w:szCs w:val="32"/>
        </w:rPr>
        <w:fldChar w:fldCharType="begin"/>
      </w:r>
      <w:r w:rsidR="00C23CE9" w:rsidRPr="00C23CE9">
        <w:rPr>
          <w:rFonts w:cs="AngsanaUPC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="00C23CE9" w:rsidRPr="00C23CE9">
        <w:rPr>
          <w:rFonts w:cs="AngsanaUPC"/>
          <w:color w:val="FF0000"/>
          <w:szCs w:val="32"/>
        </w:rPr>
        <w:fldChar w:fldCharType="end"/>
      </w:r>
    </w:p>
    <w:p w14:paraId="4C3F7E9C" w14:textId="77777777" w:rsidR="003340A6" w:rsidRPr="001C476A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  <w:r w:rsidR="00DB01C0">
        <w:rPr>
          <w:rFonts w:cs="AngsanaUPC"/>
          <w:szCs w:val="32"/>
        </w:rPr>
        <w:tab/>
      </w:r>
      <w:r w:rsidR="00DB01C0">
        <w:rPr>
          <w:rFonts w:cs="AngsanaUPC"/>
          <w:szCs w:val="32"/>
        </w:rPr>
        <w:tab/>
      </w:r>
      <w:r w:rsidR="00DB01C0">
        <w:rPr>
          <w:rFonts w:cs="AngsanaUPC"/>
          <w:szCs w:val="32"/>
        </w:rPr>
        <w:tab/>
      </w:r>
      <w:r w:rsidR="00DB01C0">
        <w:rPr>
          <w:rFonts w:cs="AngsanaUPC"/>
          <w:szCs w:val="32"/>
        </w:rPr>
        <w:tab/>
        <w:t>1.1.1.1</w:t>
      </w:r>
      <w:r w:rsidR="00DB01C0">
        <w:rPr>
          <w:rFonts w:cs="AngsanaUPC"/>
          <w:szCs w:val="32"/>
        </w:rPr>
        <w:tab/>
      </w:r>
      <w:r w:rsidR="001804A8" w:rsidRPr="001804A8">
        <w:rPr>
          <w:rFonts w:cs="AngsanaUPC"/>
          <w:color w:val="FF0000"/>
          <w:szCs w:val="32"/>
        </w:rPr>
        <w:fldChar w:fldCharType="begin"/>
      </w:r>
      <w:r w:rsidR="001804A8" w:rsidRPr="001804A8">
        <w:rPr>
          <w:rFonts w:cs="AngsanaUPC"/>
          <w:color w:val="FF0000"/>
          <w:szCs w:val="32"/>
        </w:rPr>
        <w:instrText xml:space="preserve"> MACROBUTTON  AcceptAllChangesInDoc ………………………………………………………………... </w:instrText>
      </w:r>
      <w:r w:rsidR="001804A8" w:rsidRPr="001804A8">
        <w:rPr>
          <w:rFonts w:cs="AngsanaUPC"/>
          <w:color w:val="FF0000"/>
          <w:szCs w:val="32"/>
        </w:rPr>
        <w:fldChar w:fldCharType="end"/>
      </w: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3AE916B1" w14:textId="77777777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firstLine="864"/>
        <w:rPr>
          <w:rFonts w:cs="AngsanaUPC"/>
          <w:szCs w:val="32"/>
        </w:rPr>
      </w:pPr>
      <w:r w:rsidRPr="001C476A">
        <w:rPr>
          <w:rFonts w:cs="AngsanaUPC"/>
          <w:szCs w:val="32"/>
        </w:rPr>
        <w:t xml:space="preserve">    </w:t>
      </w:r>
      <w:r w:rsidRPr="001C476A">
        <w:rPr>
          <w:rFonts w:cs="AngsanaUPC"/>
          <w:szCs w:val="32"/>
        </w:rPr>
        <w:tab/>
        <w:t xml:space="preserve">1.2  </w:t>
      </w:r>
      <w:r w:rsidRPr="001C476A">
        <w:rPr>
          <w:rFonts w:cs="AngsanaUPC"/>
          <w:szCs w:val="32"/>
        </w:rPr>
        <w:tab/>
      </w:r>
      <w:r w:rsidR="00391CB4">
        <w:rPr>
          <w:color w:val="FF0000"/>
          <w:szCs w:val="32"/>
        </w:rPr>
        <w:fldChar w:fldCharType="begin"/>
      </w:r>
      <w:r w:rsidR="00391CB4">
        <w:rPr>
          <w:color w:val="FF0000"/>
          <w:szCs w:val="32"/>
        </w:rPr>
        <w:instrText xml:space="preserve"> MACROBUTTON  AcceptAllChangesInDoc ………………………............………………………………………………… </w:instrText>
      </w:r>
      <w:r w:rsidR="00391CB4">
        <w:rPr>
          <w:color w:val="FF0000"/>
          <w:szCs w:val="32"/>
        </w:rPr>
        <w:fldChar w:fldCharType="end"/>
      </w:r>
    </w:p>
    <w:p w14:paraId="1B184CFC" w14:textId="77777777" w:rsidR="003340A6" w:rsidRPr="001C476A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  <w:r w:rsidR="003340A6" w:rsidRPr="001C476A">
        <w:rPr>
          <w:rFonts w:cs="AngsanaUPC"/>
          <w:szCs w:val="32"/>
        </w:rPr>
        <w:t xml:space="preserve">                 </w:t>
      </w:r>
      <w:r w:rsidR="003340A6" w:rsidRPr="001C476A"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ab/>
        <w:t>1.2.1</w:t>
      </w:r>
      <w:r w:rsidR="003340A6" w:rsidRPr="001C476A">
        <w:rPr>
          <w:rFonts w:cs="AngsanaUPC"/>
          <w:szCs w:val="32"/>
        </w:rPr>
        <w:tab/>
      </w:r>
      <w:r w:rsidR="00382E36" w:rsidRPr="00C23CE9">
        <w:rPr>
          <w:rFonts w:cs="AngsanaUPC"/>
          <w:color w:val="FF0000"/>
          <w:szCs w:val="32"/>
        </w:rPr>
        <w:fldChar w:fldCharType="begin"/>
      </w:r>
      <w:r w:rsidR="00382E36" w:rsidRPr="00C23CE9">
        <w:rPr>
          <w:rFonts w:cs="AngsanaUPC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="00382E36" w:rsidRPr="00C23CE9">
        <w:rPr>
          <w:rFonts w:cs="AngsanaUPC"/>
          <w:color w:val="FF0000"/>
          <w:szCs w:val="32"/>
        </w:rPr>
        <w:fldChar w:fldCharType="end"/>
      </w:r>
    </w:p>
    <w:p w14:paraId="0E4E1A5E" w14:textId="77777777" w:rsidR="003340A6" w:rsidRPr="001C476A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  <w:r w:rsidR="003340A6" w:rsidRPr="001C476A"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ab/>
        <w:t>1.2.1.1</w:t>
      </w:r>
      <w:r w:rsidR="003340A6" w:rsidRPr="001C476A">
        <w:rPr>
          <w:rFonts w:cs="AngsanaUPC"/>
          <w:szCs w:val="32"/>
        </w:rPr>
        <w:tab/>
      </w:r>
      <w:r w:rsidR="001804A8">
        <w:rPr>
          <w:rFonts w:cs="AngsanaUPC"/>
          <w:szCs w:val="32"/>
        </w:rPr>
        <w:fldChar w:fldCharType="begin"/>
      </w:r>
      <w:r w:rsidR="001804A8">
        <w:rPr>
          <w:rFonts w:cs="AngsanaUPC"/>
          <w:szCs w:val="32"/>
        </w:rPr>
        <w:instrText xml:space="preserve"> MACROBUTTON  AcceptAllChangesInDoc </w:instrText>
      </w:r>
      <w:r w:rsidR="001804A8">
        <w:rPr>
          <w:rFonts w:cs="AngsanaUPC"/>
          <w:szCs w:val="32"/>
        </w:rPr>
        <w:fldChar w:fldCharType="end"/>
      </w:r>
      <w:r w:rsidR="001804A8" w:rsidRPr="001804A8">
        <w:rPr>
          <w:rFonts w:cs="AngsanaUPC"/>
          <w:color w:val="FF0000"/>
          <w:szCs w:val="32"/>
        </w:rPr>
        <w:fldChar w:fldCharType="begin"/>
      </w:r>
      <w:r w:rsidR="001804A8" w:rsidRPr="001804A8">
        <w:rPr>
          <w:rFonts w:cs="AngsanaUPC"/>
          <w:color w:val="FF0000"/>
          <w:szCs w:val="32"/>
        </w:rPr>
        <w:instrText xml:space="preserve"> MACROBUTTON  AcceptAllChangesInDoc ………………………………………………………………... </w:instrText>
      </w:r>
      <w:r w:rsidR="001804A8" w:rsidRPr="001804A8">
        <w:rPr>
          <w:rFonts w:cs="AngsanaUPC"/>
          <w:color w:val="FF0000"/>
          <w:szCs w:val="32"/>
        </w:rPr>
        <w:fldChar w:fldCharType="end"/>
      </w:r>
    </w:p>
    <w:p w14:paraId="6556522D" w14:textId="021B4DF8" w:rsidR="00BB212F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color w:val="FF0000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  <w:r w:rsidR="003340A6" w:rsidRPr="001C476A">
        <w:rPr>
          <w:rFonts w:cs="AngsanaUPC"/>
          <w:b/>
          <w:bCs/>
          <w:szCs w:val="32"/>
        </w:rPr>
        <w:t xml:space="preserve">       </w:t>
      </w:r>
      <w:r w:rsidR="003340A6" w:rsidRPr="001C476A">
        <w:rPr>
          <w:rFonts w:cs="AngsanaUPC"/>
          <w:b/>
          <w:bCs/>
          <w:szCs w:val="32"/>
        </w:rPr>
        <w:tab/>
        <w:t xml:space="preserve">2.  </w:t>
      </w:r>
      <w:r w:rsidR="003340A6" w:rsidRPr="001C476A">
        <w:rPr>
          <w:rFonts w:cs="AngsanaUPC"/>
          <w:b/>
          <w:bCs/>
          <w:szCs w:val="32"/>
          <w:cs/>
        </w:rPr>
        <w:tab/>
      </w:r>
      <w:r w:rsidR="00DB6B22" w:rsidRPr="00DB6B22">
        <w:rPr>
          <w:b/>
          <w:bCs/>
          <w:color w:val="FF0000"/>
          <w:szCs w:val="32"/>
        </w:rPr>
        <w:t>Subheading</w:t>
      </w:r>
    </w:p>
    <w:p w14:paraId="284499BE" w14:textId="77777777" w:rsidR="00DB6B22" w:rsidRPr="00235366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color w:val="FF0000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Pr="00DB6B22">
        <w:rPr>
          <w:rFonts w:cs="AngsanaUPC"/>
          <w:color w:val="EE0000"/>
          <w:szCs w:val="32"/>
        </w:rPr>
        <w:t>…………..(</w:t>
      </w:r>
      <w:r w:rsidRPr="00DB6B22">
        <w:rPr>
          <w:color w:val="EE0000"/>
          <w:szCs w:val="32"/>
        </w:rPr>
        <w:t xml:space="preserve">abbreviated </w:t>
      </w:r>
      <w:r w:rsidRPr="00DB6B22">
        <w:rPr>
          <w:color w:val="FF0000"/>
          <w:szCs w:val="32"/>
        </w:rPr>
        <w:t>consistently with the first letter of the item</w:t>
      </w:r>
      <w:r>
        <w:rPr>
          <w:color w:val="FF0000"/>
          <w:szCs w:val="32"/>
        </w:rPr>
        <w:t>)………………...</w:t>
      </w:r>
    </w:p>
    <w:p w14:paraId="55B8FE96" w14:textId="77777777" w:rsidR="00235366" w:rsidRPr="001C476A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350BB2C2" w14:textId="77777777" w:rsidR="003340A6" w:rsidRPr="001C476A" w:rsidRDefault="00616E2D" w:rsidP="00616E2D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both"/>
        <w:rPr>
          <w:rFonts w:cs="AngsanaUPC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 xml:space="preserve">2.1  </w:t>
      </w:r>
      <w:r w:rsidR="003340A6" w:rsidRPr="001C476A">
        <w:rPr>
          <w:rFonts w:cs="AngsanaUPC"/>
          <w:szCs w:val="32"/>
        </w:rPr>
        <w:tab/>
      </w:r>
      <w:r w:rsidR="00382E36" w:rsidRPr="00C23CE9">
        <w:rPr>
          <w:rFonts w:cs="AngsanaUPC"/>
          <w:color w:val="FF0000"/>
          <w:szCs w:val="32"/>
        </w:rPr>
        <w:fldChar w:fldCharType="begin"/>
      </w:r>
      <w:r w:rsidR="00382E36" w:rsidRPr="00C23CE9">
        <w:rPr>
          <w:rFonts w:cs="AngsanaUPC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="00382E36" w:rsidRPr="00C23CE9">
        <w:rPr>
          <w:rFonts w:cs="AngsanaUPC"/>
          <w:color w:val="FF0000"/>
          <w:szCs w:val="32"/>
        </w:rPr>
        <w:fldChar w:fldCharType="end"/>
      </w:r>
    </w:p>
    <w:p w14:paraId="1CD59665" w14:textId="77777777" w:rsidR="00235366" w:rsidRPr="001C476A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48F752F8" w14:textId="77777777" w:rsidR="003340A6" w:rsidRPr="001C476A" w:rsidRDefault="00616E2D" w:rsidP="00616E2D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192" w:lineRule="auto"/>
        <w:rPr>
          <w:rFonts w:cs="AngsanaUPC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 xml:space="preserve">2.2  </w:t>
      </w:r>
      <w:r w:rsidR="003340A6" w:rsidRPr="001C476A">
        <w:rPr>
          <w:rFonts w:cs="AngsanaUPC"/>
          <w:szCs w:val="32"/>
        </w:rPr>
        <w:tab/>
      </w:r>
      <w:r w:rsidR="00382E36" w:rsidRPr="00C23CE9">
        <w:rPr>
          <w:rFonts w:cs="AngsanaUPC"/>
          <w:color w:val="FF0000"/>
          <w:szCs w:val="32"/>
        </w:rPr>
        <w:fldChar w:fldCharType="begin"/>
      </w:r>
      <w:r w:rsidR="00382E36" w:rsidRPr="00C23CE9">
        <w:rPr>
          <w:rFonts w:cs="AngsanaUPC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="00382E36" w:rsidRPr="00C23CE9">
        <w:rPr>
          <w:rFonts w:cs="AngsanaUPC"/>
          <w:color w:val="FF0000"/>
          <w:szCs w:val="32"/>
        </w:rPr>
        <w:fldChar w:fldCharType="end"/>
      </w:r>
    </w:p>
    <w:p w14:paraId="5336C95C" w14:textId="77777777" w:rsidR="00235366" w:rsidRDefault="00235366" w:rsidP="0023536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b/>
          <w:bCs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0ED8059C" w14:textId="77777777" w:rsidR="00DB6B22" w:rsidRPr="001C476A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cs="AngsanaUPC"/>
          <w:szCs w:val="32"/>
        </w:rPr>
      </w:pPr>
      <w:r w:rsidRPr="00DB6B22">
        <w:rPr>
          <w:b/>
          <w:bCs/>
          <w:color w:val="FF0000"/>
          <w:szCs w:val="32"/>
        </w:rPr>
        <w:lastRenderedPageBreak/>
        <w:t>Main Heading</w:t>
      </w:r>
    </w:p>
    <w:p w14:paraId="2B6F7533" w14:textId="77777777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cs="AngsanaUPC"/>
          <w:szCs w:val="32"/>
          <w:cs/>
        </w:rPr>
      </w:pPr>
    </w:p>
    <w:p w14:paraId="6DEFDCE6" w14:textId="77777777" w:rsidR="003340A6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both"/>
        <w:rPr>
          <w:rFonts w:cs="AngsanaUPC"/>
          <w:szCs w:val="32"/>
        </w:rPr>
      </w:pPr>
      <w:r w:rsidRPr="001C476A">
        <w:rPr>
          <w:rFonts w:cs="AngsanaUPC"/>
          <w:szCs w:val="32"/>
        </w:rPr>
        <w:tab/>
      </w:r>
      <w:r w:rsidR="00BB212F">
        <w:rPr>
          <w:color w:val="FF0000"/>
        </w:rPr>
        <w:fldChar w:fldCharType="begin"/>
      </w:r>
      <w:r w:rsidR="00BB212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="00BB212F">
        <w:rPr>
          <w:color w:val="FF0000"/>
        </w:rPr>
        <w:fldChar w:fldCharType="end"/>
      </w:r>
    </w:p>
    <w:p w14:paraId="25FA4650" w14:textId="77777777" w:rsidR="00C23CE9" w:rsidRDefault="00C23CE9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both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0D682DFA" w14:textId="77777777" w:rsidR="00C23CE9" w:rsidRPr="00391CB4" w:rsidRDefault="00C23CE9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both"/>
        <w:rPr>
          <w:szCs w:val="32"/>
        </w:rPr>
      </w:pPr>
      <w:r w:rsidRPr="00391CB4">
        <w:rPr>
          <w:color w:val="FF0000"/>
          <w:szCs w:val="32"/>
        </w:rPr>
        <w:fldChar w:fldCharType="begin"/>
      </w:r>
      <w:r w:rsidRPr="00391CB4">
        <w:rPr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391CB4">
        <w:rPr>
          <w:color w:val="FF0000"/>
          <w:szCs w:val="32"/>
        </w:rPr>
        <w:fldChar w:fldCharType="end"/>
      </w:r>
    </w:p>
    <w:p w14:paraId="3304E7DE" w14:textId="77777777" w:rsidR="00DB6B22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left="870"/>
        <w:jc w:val="thaiDistribute"/>
        <w:rPr>
          <w:rFonts w:cs="AngsanaUPC"/>
          <w:szCs w:val="32"/>
        </w:rPr>
      </w:pPr>
      <w:r w:rsidRPr="001C476A">
        <w:rPr>
          <w:rFonts w:cs="AngsanaUPC"/>
          <w:b/>
          <w:bCs/>
          <w:szCs w:val="32"/>
        </w:rPr>
        <w:t>1.</w:t>
      </w:r>
      <w:r w:rsidRPr="001C476A">
        <w:rPr>
          <w:rFonts w:cs="AngsanaUPC"/>
          <w:b/>
          <w:bCs/>
          <w:szCs w:val="32"/>
        </w:rPr>
        <w:tab/>
      </w:r>
      <w:r w:rsidRPr="00DB6B22">
        <w:rPr>
          <w:b/>
          <w:bCs/>
          <w:color w:val="FF0000"/>
          <w:szCs w:val="32"/>
        </w:rPr>
        <w:t>Subheading</w:t>
      </w:r>
    </w:p>
    <w:p w14:paraId="5E3FF1E2" w14:textId="77777777" w:rsidR="00DB6B22" w:rsidRPr="00235366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color w:val="FF0000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Pr="00DB6B22">
        <w:rPr>
          <w:rFonts w:cs="AngsanaUPC"/>
          <w:color w:val="EE0000"/>
          <w:szCs w:val="32"/>
        </w:rPr>
        <w:t>…………..(</w:t>
      </w:r>
      <w:r w:rsidRPr="00DB6B22">
        <w:rPr>
          <w:color w:val="EE0000"/>
          <w:szCs w:val="32"/>
        </w:rPr>
        <w:t xml:space="preserve">abbreviated </w:t>
      </w:r>
      <w:r w:rsidRPr="00DB6B22">
        <w:rPr>
          <w:color w:val="FF0000"/>
          <w:szCs w:val="32"/>
        </w:rPr>
        <w:t>consistently with the first letter of the item</w:t>
      </w:r>
      <w:r>
        <w:rPr>
          <w:color w:val="FF0000"/>
          <w:szCs w:val="32"/>
        </w:rPr>
        <w:t>)………………...</w:t>
      </w:r>
    </w:p>
    <w:p w14:paraId="3C382E24" w14:textId="53F7632B" w:rsidR="00C23CE9" w:rsidRPr="001C476A" w:rsidRDefault="00C23CE9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524EF152" w14:textId="77777777" w:rsidR="003340A6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1C476A">
        <w:rPr>
          <w:rFonts w:cs="AngsanaUPC"/>
          <w:szCs w:val="32"/>
        </w:rPr>
        <w:t xml:space="preserve">             </w:t>
      </w:r>
      <w:r w:rsidRPr="001C476A">
        <w:rPr>
          <w:rFonts w:cs="AngsanaUPC"/>
          <w:szCs w:val="32"/>
        </w:rPr>
        <w:tab/>
        <w:t xml:space="preserve">     </w:t>
      </w:r>
      <w:r w:rsidRPr="001C476A">
        <w:rPr>
          <w:rFonts w:cs="AngsanaUPC"/>
          <w:szCs w:val="32"/>
        </w:rPr>
        <w:tab/>
      </w:r>
      <w:r w:rsidR="00382E36">
        <w:rPr>
          <w:rFonts w:cs="AngsanaUPC"/>
          <w:color w:val="FF0000"/>
          <w:szCs w:val="32"/>
        </w:rPr>
        <w:fldChar w:fldCharType="begin"/>
      </w:r>
      <w:r w:rsidR="00382E36">
        <w:rPr>
          <w:rFonts w:cs="AngsanaUPC"/>
          <w:color w:val="FF0000"/>
          <w:szCs w:val="32"/>
        </w:rPr>
        <w:instrText xml:space="preserve"> MACROBUTTON  AcceptAllChangesInDoc …………......……............……….………………………………………………… </w:instrText>
      </w:r>
      <w:r w:rsidR="00382E36">
        <w:rPr>
          <w:rFonts w:cs="AngsanaUPC"/>
          <w:color w:val="FF0000"/>
          <w:szCs w:val="32"/>
        </w:rPr>
        <w:fldChar w:fldCharType="end"/>
      </w:r>
    </w:p>
    <w:p w14:paraId="398CB340" w14:textId="77777777" w:rsidR="00C23CE9" w:rsidRPr="001C476A" w:rsidRDefault="00C23CE9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7CC7439F" w14:textId="77777777" w:rsidR="00DB6B22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color w:val="FF0000"/>
        </w:rPr>
      </w:pPr>
      <w:r w:rsidRPr="001C476A">
        <w:rPr>
          <w:rFonts w:cs="AngsanaUPC"/>
          <w:b/>
          <w:bCs/>
          <w:szCs w:val="32"/>
        </w:rPr>
        <w:t xml:space="preserve">  </w:t>
      </w:r>
      <w:r w:rsidRPr="001C476A">
        <w:rPr>
          <w:rFonts w:cs="AngsanaUPC"/>
          <w:b/>
          <w:bCs/>
          <w:szCs w:val="32"/>
        </w:rPr>
        <w:tab/>
        <w:t xml:space="preserve">2.  </w:t>
      </w:r>
      <w:r w:rsidRPr="001C476A">
        <w:rPr>
          <w:rFonts w:cs="AngsanaUPC"/>
          <w:b/>
          <w:bCs/>
          <w:szCs w:val="32"/>
          <w:cs/>
        </w:rPr>
        <w:tab/>
      </w:r>
      <w:r w:rsidRPr="00DB6B22">
        <w:rPr>
          <w:b/>
          <w:bCs/>
          <w:color w:val="FF0000"/>
          <w:szCs w:val="32"/>
        </w:rPr>
        <w:t>Subheading</w:t>
      </w:r>
    </w:p>
    <w:p w14:paraId="037A165D" w14:textId="77777777" w:rsidR="00DB6B22" w:rsidRPr="00235366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color w:val="FF0000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Pr="00DB6B22">
        <w:rPr>
          <w:rFonts w:cs="AngsanaUPC"/>
          <w:color w:val="EE0000"/>
          <w:szCs w:val="32"/>
        </w:rPr>
        <w:t>…………..(</w:t>
      </w:r>
      <w:r w:rsidRPr="00DB6B22">
        <w:rPr>
          <w:color w:val="EE0000"/>
          <w:szCs w:val="32"/>
        </w:rPr>
        <w:t xml:space="preserve">abbreviated </w:t>
      </w:r>
      <w:r w:rsidRPr="00DB6B22">
        <w:rPr>
          <w:color w:val="FF0000"/>
          <w:szCs w:val="32"/>
        </w:rPr>
        <w:t>consistently with the first letter of the item</w:t>
      </w:r>
      <w:r>
        <w:rPr>
          <w:color w:val="FF0000"/>
          <w:szCs w:val="32"/>
        </w:rPr>
        <w:t>)………………...</w:t>
      </w:r>
    </w:p>
    <w:p w14:paraId="740C6DD7" w14:textId="77777777" w:rsidR="001804A8" w:rsidRDefault="001804A8" w:rsidP="001804A8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1BDEBB0E" w14:textId="1C7D4329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firstLine="864"/>
        <w:rPr>
          <w:rFonts w:cs="AngsanaUPC"/>
          <w:szCs w:val="32"/>
        </w:rPr>
      </w:pPr>
      <w:r w:rsidRPr="001C476A">
        <w:rPr>
          <w:rFonts w:cs="AngsanaUPC"/>
          <w:szCs w:val="32"/>
        </w:rPr>
        <w:t xml:space="preserve">     </w:t>
      </w:r>
      <w:r w:rsidRPr="001C476A">
        <w:rPr>
          <w:rFonts w:cs="AngsanaUPC"/>
          <w:szCs w:val="32"/>
        </w:rPr>
        <w:tab/>
        <w:t xml:space="preserve">2.1  </w:t>
      </w:r>
      <w:r w:rsidRPr="001C476A">
        <w:rPr>
          <w:rFonts w:cs="AngsanaUPC"/>
          <w:szCs w:val="32"/>
          <w:cs/>
        </w:rPr>
        <w:tab/>
      </w:r>
      <w:r w:rsidR="00DB6B22" w:rsidRPr="00DB6B22">
        <w:rPr>
          <w:color w:val="FF0000"/>
          <w:szCs w:val="32"/>
        </w:rPr>
        <w:t>Subheading</w:t>
      </w:r>
      <w:r w:rsidR="00DB6B22">
        <w:rPr>
          <w:color w:val="FF0000"/>
          <w:szCs w:val="32"/>
        </w:rPr>
        <w:t xml:space="preserve"> </w:t>
      </w:r>
      <w:r w:rsidR="00DB6B22" w:rsidRPr="00DB6B22">
        <w:rPr>
          <w:color w:val="FF0000"/>
          <w:szCs w:val="32"/>
        </w:rPr>
        <w:t>of Item 2 (continue typing)</w:t>
      </w:r>
      <w:r w:rsidR="00DB6B22">
        <w:rPr>
          <w:color w:val="FF0000"/>
          <w:szCs w:val="32"/>
        </w:rPr>
        <w:t>………………………………………..</w:t>
      </w:r>
    </w:p>
    <w:p w14:paraId="4ABADBC8" w14:textId="77777777" w:rsidR="00D83FDC" w:rsidRPr="001C476A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7D8E5D5F" w14:textId="77777777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firstLine="864"/>
        <w:rPr>
          <w:rFonts w:cs="AngsanaUPC"/>
          <w:szCs w:val="32"/>
        </w:rPr>
      </w:pPr>
      <w:r w:rsidRPr="001C476A">
        <w:rPr>
          <w:rFonts w:cs="AngsanaUPC"/>
          <w:szCs w:val="32"/>
        </w:rPr>
        <w:tab/>
        <w:t xml:space="preserve">2.2 </w:t>
      </w:r>
      <w:r w:rsidRPr="001C476A">
        <w:rPr>
          <w:rFonts w:cs="AngsanaUPC"/>
          <w:szCs w:val="32"/>
        </w:rPr>
        <w:tab/>
      </w:r>
      <w:r w:rsidR="001804A8">
        <w:rPr>
          <w:rFonts w:cs="AngsanaUPC"/>
          <w:color w:val="FF0000"/>
          <w:szCs w:val="32"/>
        </w:rPr>
        <w:fldChar w:fldCharType="begin"/>
      </w:r>
      <w:r w:rsidR="001804A8">
        <w:rPr>
          <w:rFonts w:cs="AngsanaUPC"/>
          <w:color w:val="FF0000"/>
          <w:szCs w:val="32"/>
        </w:rPr>
        <w:instrText xml:space="preserve"> MACROBUTTON  AcceptAllChangesInDoc …………...…............……….………………………………………………… </w:instrText>
      </w:r>
      <w:r w:rsidR="001804A8">
        <w:rPr>
          <w:rFonts w:cs="AngsanaUPC"/>
          <w:color w:val="FF0000"/>
          <w:szCs w:val="32"/>
        </w:rPr>
        <w:fldChar w:fldCharType="end"/>
      </w:r>
    </w:p>
    <w:p w14:paraId="59A0FDEC" w14:textId="77777777" w:rsidR="00D83FDC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103A1CAE" w14:textId="77777777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1C476A">
        <w:rPr>
          <w:rFonts w:cs="AngsanaUPC"/>
          <w:szCs w:val="32"/>
        </w:rPr>
        <w:t xml:space="preserve">                 </w:t>
      </w: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  <w:t xml:space="preserve">2.2.1 </w:t>
      </w:r>
      <w:r w:rsidRPr="001C476A">
        <w:rPr>
          <w:rFonts w:cs="AngsanaUPC"/>
          <w:szCs w:val="32"/>
        </w:rPr>
        <w:tab/>
      </w:r>
      <w:r w:rsidR="00BB212F" w:rsidRPr="00C23CE9">
        <w:rPr>
          <w:rFonts w:cs="AngsanaUPC"/>
          <w:color w:val="FF0000"/>
          <w:szCs w:val="32"/>
        </w:rPr>
        <w:fldChar w:fldCharType="begin"/>
      </w:r>
      <w:r w:rsidR="00BB212F" w:rsidRPr="00C23CE9">
        <w:rPr>
          <w:rFonts w:cs="AngsanaUPC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="00BB212F" w:rsidRPr="00C23CE9">
        <w:rPr>
          <w:rFonts w:cs="AngsanaUPC"/>
          <w:color w:val="FF0000"/>
          <w:szCs w:val="32"/>
        </w:rPr>
        <w:fldChar w:fldCharType="end"/>
      </w:r>
    </w:p>
    <w:p w14:paraId="206AFFCD" w14:textId="77777777" w:rsidR="00D83FDC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43E424FA" w14:textId="77777777" w:rsidR="003340A6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  <w:t>2.2.1.1</w:t>
      </w:r>
      <w:r w:rsidRPr="001C476A">
        <w:rPr>
          <w:rFonts w:cs="AngsanaUPC"/>
          <w:szCs w:val="32"/>
        </w:rPr>
        <w:tab/>
      </w:r>
      <w:r w:rsidR="001804A8" w:rsidRPr="001804A8">
        <w:rPr>
          <w:rFonts w:cs="AngsanaUPC"/>
          <w:color w:val="FF0000"/>
          <w:szCs w:val="32"/>
        </w:rPr>
        <w:fldChar w:fldCharType="begin"/>
      </w:r>
      <w:r w:rsidR="001804A8" w:rsidRPr="001804A8">
        <w:rPr>
          <w:rFonts w:cs="AngsanaUPC"/>
          <w:color w:val="FF0000"/>
          <w:szCs w:val="32"/>
        </w:rPr>
        <w:instrText xml:space="preserve"> MACROBUTTON  AcceptAllChangesInDoc ………………………………………………………………... </w:instrText>
      </w:r>
      <w:r w:rsidR="001804A8" w:rsidRPr="001804A8">
        <w:rPr>
          <w:rFonts w:cs="AngsanaUPC"/>
          <w:color w:val="FF0000"/>
          <w:szCs w:val="32"/>
        </w:rPr>
        <w:fldChar w:fldCharType="end"/>
      </w:r>
    </w:p>
    <w:p w14:paraId="226B6BEE" w14:textId="77777777" w:rsidR="00D83FDC" w:rsidRPr="001C476A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0E184C86" w14:textId="77777777" w:rsidR="003340A6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  <w:t xml:space="preserve">2.2.1.2 </w:t>
      </w:r>
      <w:r w:rsidRPr="001C476A">
        <w:rPr>
          <w:rFonts w:cs="AngsanaUPC"/>
          <w:szCs w:val="32"/>
        </w:rPr>
        <w:tab/>
      </w:r>
      <w:r w:rsidR="001804A8" w:rsidRPr="001804A8">
        <w:rPr>
          <w:rFonts w:cs="AngsanaUPC"/>
          <w:color w:val="FF0000"/>
          <w:szCs w:val="32"/>
        </w:rPr>
        <w:fldChar w:fldCharType="begin"/>
      </w:r>
      <w:r w:rsidR="001804A8" w:rsidRPr="001804A8">
        <w:rPr>
          <w:rFonts w:cs="AngsanaUPC"/>
          <w:color w:val="FF0000"/>
          <w:szCs w:val="32"/>
        </w:rPr>
        <w:instrText xml:space="preserve"> MACROBUTTON  AcceptAllChangesInDoc ………………………………………………………………... </w:instrText>
      </w:r>
      <w:r w:rsidR="001804A8" w:rsidRPr="001804A8">
        <w:rPr>
          <w:rFonts w:cs="AngsanaUPC"/>
          <w:color w:val="FF0000"/>
          <w:szCs w:val="32"/>
        </w:rPr>
        <w:fldChar w:fldCharType="end"/>
      </w:r>
    </w:p>
    <w:p w14:paraId="553C79F5" w14:textId="77777777" w:rsidR="00D83FDC" w:rsidRPr="001C476A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0C1F9E93" w14:textId="54694C1F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cs="AngsanaUPC"/>
          <w:szCs w:val="32"/>
        </w:rPr>
      </w:pPr>
      <w:r w:rsidRPr="001C476A">
        <w:rPr>
          <w:rFonts w:cs="AngsanaUPC"/>
          <w:b/>
          <w:bCs/>
          <w:szCs w:val="32"/>
        </w:rPr>
        <w:t xml:space="preserve">            </w:t>
      </w:r>
      <w:r w:rsidRPr="001C476A">
        <w:rPr>
          <w:rFonts w:cs="AngsanaUPC"/>
          <w:b/>
          <w:bCs/>
          <w:szCs w:val="32"/>
        </w:rPr>
        <w:tab/>
        <w:t xml:space="preserve">3.  </w:t>
      </w:r>
      <w:r w:rsidRPr="001C476A">
        <w:rPr>
          <w:rFonts w:cs="AngsanaUPC"/>
          <w:b/>
          <w:bCs/>
          <w:szCs w:val="32"/>
        </w:rPr>
        <w:tab/>
      </w:r>
      <w:r w:rsidR="00DB6B22" w:rsidRPr="00DB6B22">
        <w:rPr>
          <w:b/>
          <w:bCs/>
          <w:color w:val="FF0000"/>
          <w:szCs w:val="32"/>
        </w:rPr>
        <w:t>Subheading</w:t>
      </w:r>
    </w:p>
    <w:p w14:paraId="1A3C5A92" w14:textId="77777777" w:rsidR="00DB6B22" w:rsidRPr="00235366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color w:val="FF0000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Pr="00DB6B22">
        <w:rPr>
          <w:rFonts w:cs="AngsanaUPC"/>
          <w:color w:val="EE0000"/>
          <w:szCs w:val="32"/>
        </w:rPr>
        <w:t>…………..(</w:t>
      </w:r>
      <w:r w:rsidRPr="00DB6B22">
        <w:rPr>
          <w:color w:val="EE0000"/>
          <w:szCs w:val="32"/>
        </w:rPr>
        <w:t xml:space="preserve">abbreviated </w:t>
      </w:r>
      <w:r w:rsidRPr="00DB6B22">
        <w:rPr>
          <w:color w:val="FF0000"/>
          <w:szCs w:val="32"/>
        </w:rPr>
        <w:t>consistently with the first letter of the item</w:t>
      </w:r>
      <w:r>
        <w:rPr>
          <w:color w:val="FF0000"/>
          <w:szCs w:val="32"/>
        </w:rPr>
        <w:t>)………………...</w:t>
      </w:r>
    </w:p>
    <w:p w14:paraId="5B519B63" w14:textId="77777777" w:rsidR="00D83FDC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64C2FBBB" w14:textId="77777777" w:rsidR="00D83FDC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27401BD0" w14:textId="77777777" w:rsidR="00D83FDC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6177BD19" w14:textId="77777777" w:rsidR="00D83FDC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499E4D4F" w14:textId="77777777" w:rsidR="003340A6" w:rsidRPr="001C476A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5908B8BF" w14:textId="4212735C" w:rsidR="003340A6" w:rsidRPr="001C476A" w:rsidRDefault="006B6D93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cs="AngsanaUPC"/>
          <w:cs/>
        </w:rPr>
      </w:pPr>
      <w:r w:rsidRPr="006B6D93">
        <w:rPr>
          <w:rFonts w:cs="AngsanaUPC"/>
          <w:b/>
          <w:bCs/>
        </w:rPr>
        <w:lastRenderedPageBreak/>
        <w:t>Table</w:t>
      </w:r>
      <w:r w:rsidR="003340A6">
        <w:rPr>
          <w:rFonts w:cs="AngsanaUPC" w:hint="cs"/>
          <w:b/>
          <w:bCs/>
          <w:cs/>
        </w:rPr>
        <w:t xml:space="preserve"> </w:t>
      </w:r>
      <w:r w:rsidR="003340A6" w:rsidRPr="001C476A">
        <w:rPr>
          <w:rFonts w:cs="AngsanaUPC"/>
          <w:b/>
          <w:bCs/>
        </w:rPr>
        <w:t>1</w:t>
      </w:r>
      <w:r w:rsidR="003340A6">
        <w:rPr>
          <w:rFonts w:cs="AngsanaUPC"/>
        </w:rPr>
        <w:t xml:space="preserve">  </w:t>
      </w:r>
      <w:r w:rsidRPr="006B6D93">
        <w:rPr>
          <w:rFonts w:cs="AngsanaUPC"/>
          <w:color w:val="FF0000"/>
        </w:rPr>
        <w:t>Number and Percentage of …………………………</w:t>
      </w:r>
    </w:p>
    <w:p w14:paraId="3EA46A8D" w14:textId="77777777" w:rsidR="003340A6" w:rsidRPr="001C476A" w:rsidRDefault="003340A6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thaiDistribute"/>
        <w:rPr>
          <w:rFonts w:cs="AngsanaUPC"/>
        </w:rPr>
      </w:pPr>
      <w:r w:rsidRPr="001C476A">
        <w:rPr>
          <w:rFonts w:cs="AngsanaUPC"/>
        </w:rPr>
        <w:t xml:space="preserve">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2160"/>
        <w:gridCol w:w="1980"/>
      </w:tblGrid>
      <w:tr w:rsidR="003340A6" w:rsidRPr="001C476A" w14:paraId="55C54FC5" w14:textId="77777777" w:rsidTr="003340A6">
        <w:tc>
          <w:tcPr>
            <w:tcW w:w="4140" w:type="dxa"/>
            <w:tcBorders>
              <w:top w:val="double" w:sz="4" w:space="0" w:color="auto"/>
              <w:bottom w:val="single" w:sz="4" w:space="0" w:color="000000"/>
            </w:tcBorders>
          </w:tcPr>
          <w:p w14:paraId="44988408" w14:textId="02F19D91" w:rsidR="003340A6" w:rsidRPr="001C476A" w:rsidRDefault="006B6D93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b/>
                <w:bCs/>
              </w:rPr>
            </w:pPr>
            <w:r>
              <w:rPr>
                <w:rFonts w:cs="AngsanaUPC"/>
                <w:b/>
                <w:bCs/>
              </w:rPr>
              <w:t>Item</w:t>
            </w:r>
          </w:p>
        </w:tc>
        <w:tc>
          <w:tcPr>
            <w:tcW w:w="2160" w:type="dxa"/>
            <w:tcBorders>
              <w:top w:val="double" w:sz="4" w:space="0" w:color="auto"/>
              <w:bottom w:val="single" w:sz="4" w:space="0" w:color="000000"/>
            </w:tcBorders>
          </w:tcPr>
          <w:p w14:paraId="2A0DF475" w14:textId="08354ADE" w:rsidR="003340A6" w:rsidRPr="001C476A" w:rsidRDefault="006B6D93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b/>
                <w:bCs/>
              </w:rPr>
            </w:pPr>
            <w:r w:rsidRPr="006B6D93">
              <w:rPr>
                <w:rFonts w:cs="AngsanaUPC"/>
                <w:b/>
                <w:bCs/>
              </w:rPr>
              <w:t>Frequency</w:t>
            </w:r>
          </w:p>
        </w:tc>
        <w:tc>
          <w:tcPr>
            <w:tcW w:w="1980" w:type="dxa"/>
            <w:tcBorders>
              <w:top w:val="double" w:sz="4" w:space="0" w:color="auto"/>
              <w:bottom w:val="single" w:sz="4" w:space="0" w:color="000000"/>
            </w:tcBorders>
          </w:tcPr>
          <w:p w14:paraId="74680644" w14:textId="11252579" w:rsidR="003340A6" w:rsidRPr="001C476A" w:rsidRDefault="006B6D93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b/>
                <w:bCs/>
              </w:rPr>
            </w:pPr>
            <w:r w:rsidRPr="006B6D93">
              <w:rPr>
                <w:rFonts w:cs="AngsanaUPC"/>
                <w:b/>
                <w:bCs/>
              </w:rPr>
              <w:t>Percentage</w:t>
            </w:r>
          </w:p>
        </w:tc>
      </w:tr>
      <w:tr w:rsidR="003340A6" w:rsidRPr="001C476A" w14:paraId="690881C4" w14:textId="77777777" w:rsidTr="003340A6">
        <w:tc>
          <w:tcPr>
            <w:tcW w:w="4140" w:type="dxa"/>
            <w:tcBorders>
              <w:bottom w:val="nil"/>
            </w:tcBorders>
          </w:tcPr>
          <w:p w14:paraId="0D921628" w14:textId="77777777" w:rsidR="003340A6" w:rsidRPr="001B52B2" w:rsidRDefault="001B52B2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rPr>
                <w:rFonts w:cs="AngsanaUPC"/>
                <w:color w:val="FF0000"/>
              </w:rPr>
            </w:pPr>
            <w:r w:rsidRPr="001B52B2">
              <w:rPr>
                <w:rFonts w:cs="AngsanaUPC"/>
                <w:color w:val="FF0000"/>
              </w:rPr>
              <w:fldChar w:fldCharType="begin"/>
            </w:r>
            <w:r w:rsidRPr="001B52B2">
              <w:rPr>
                <w:rFonts w:cs="AngsanaUPC"/>
                <w:color w:val="FF0000"/>
              </w:rPr>
              <w:instrText xml:space="preserve"> MACROBUTTON  AcceptAllChangesInDoc ………………………………………… </w:instrText>
            </w:r>
            <w:r w:rsidRPr="001B52B2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2160" w:type="dxa"/>
            <w:tcBorders>
              <w:bottom w:val="nil"/>
            </w:tcBorders>
          </w:tcPr>
          <w:p w14:paraId="3868AAFD" w14:textId="77777777" w:rsidR="003340A6" w:rsidRPr="00AF33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color w:val="FF0000"/>
              </w:rPr>
            </w:pPr>
            <w:r w:rsidRPr="00AF336A">
              <w:rPr>
                <w:rFonts w:cs="AngsanaUPC"/>
                <w:color w:val="FF0000"/>
              </w:rPr>
              <w:fldChar w:fldCharType="begin"/>
            </w:r>
            <w:r w:rsidRPr="00AF336A">
              <w:rPr>
                <w:rFonts w:cs="AngsanaUPC"/>
                <w:color w:val="FF0000"/>
              </w:rPr>
              <w:instrText xml:space="preserve"> MACROBUTTON  AcceptAllChangesInDoc xx </w:instrText>
            </w:r>
            <w:r w:rsidRPr="00AF336A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bottom w:val="nil"/>
            </w:tcBorders>
          </w:tcPr>
          <w:p w14:paraId="22747711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>
              <w:rPr>
                <w:rFonts w:cs="AngsanaUPC"/>
                <w:color w:val="FF0000"/>
              </w:rPr>
              <w:fldChar w:fldCharType="begin"/>
            </w:r>
            <w:r>
              <w:rPr>
                <w:rFonts w:cs="AngsanaUPC"/>
                <w:color w:val="FF0000"/>
              </w:rPr>
              <w:instrText xml:space="preserve"> MACROBUTTON  AcceptAllChangesInDoc xx.xx </w:instrText>
            </w:r>
            <w:r>
              <w:rPr>
                <w:rFonts w:cs="AngsanaUPC"/>
                <w:color w:val="FF0000"/>
              </w:rPr>
              <w:fldChar w:fldCharType="end"/>
            </w:r>
          </w:p>
        </w:tc>
      </w:tr>
      <w:tr w:rsidR="003340A6" w:rsidRPr="001C476A" w14:paraId="0FA98E18" w14:textId="77777777" w:rsidTr="003340A6">
        <w:tc>
          <w:tcPr>
            <w:tcW w:w="4140" w:type="dxa"/>
            <w:tcBorders>
              <w:top w:val="nil"/>
              <w:bottom w:val="nil"/>
            </w:tcBorders>
          </w:tcPr>
          <w:p w14:paraId="06673E0F" w14:textId="77777777" w:rsidR="003340A6" w:rsidRPr="001C476A" w:rsidRDefault="001B52B2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rPr>
                <w:rFonts w:cs="AngsanaUPC"/>
              </w:rPr>
            </w:pPr>
            <w:r w:rsidRPr="001B52B2">
              <w:rPr>
                <w:rFonts w:cs="AngsanaUPC"/>
                <w:color w:val="FF0000"/>
              </w:rPr>
              <w:fldChar w:fldCharType="begin"/>
            </w:r>
            <w:r w:rsidRPr="001B52B2">
              <w:rPr>
                <w:rFonts w:cs="AngsanaUPC"/>
                <w:color w:val="FF0000"/>
              </w:rPr>
              <w:instrText xml:space="preserve"> MACROBUTTON  AcceptAllChangesInDoc ………………………………………… </w:instrText>
            </w:r>
            <w:r w:rsidRPr="001B52B2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1C4709C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 w:rsidRPr="00AF336A">
              <w:rPr>
                <w:rFonts w:cs="AngsanaUPC"/>
                <w:color w:val="FF0000"/>
              </w:rPr>
              <w:fldChar w:fldCharType="begin"/>
            </w:r>
            <w:r w:rsidRPr="00AF336A">
              <w:rPr>
                <w:rFonts w:cs="AngsanaUPC"/>
                <w:color w:val="FF0000"/>
              </w:rPr>
              <w:instrText xml:space="preserve"> MACROBUTTON  AcceptAllChangesInDoc xx </w:instrText>
            </w:r>
            <w:r w:rsidRPr="00AF336A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820DC20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>
              <w:rPr>
                <w:rFonts w:cs="AngsanaUPC"/>
                <w:color w:val="FF0000"/>
              </w:rPr>
              <w:fldChar w:fldCharType="begin"/>
            </w:r>
            <w:r>
              <w:rPr>
                <w:rFonts w:cs="AngsanaUPC"/>
                <w:color w:val="FF0000"/>
              </w:rPr>
              <w:instrText xml:space="preserve"> MACROBUTTON  AcceptAllChangesInDoc xx.xx </w:instrText>
            </w:r>
            <w:r>
              <w:rPr>
                <w:rFonts w:cs="AngsanaUPC"/>
                <w:color w:val="FF0000"/>
              </w:rPr>
              <w:fldChar w:fldCharType="end"/>
            </w:r>
          </w:p>
        </w:tc>
      </w:tr>
      <w:tr w:rsidR="003340A6" w:rsidRPr="001C476A" w14:paraId="0B651640" w14:textId="77777777" w:rsidTr="003340A6">
        <w:tc>
          <w:tcPr>
            <w:tcW w:w="4140" w:type="dxa"/>
            <w:tcBorders>
              <w:top w:val="nil"/>
              <w:bottom w:val="nil"/>
            </w:tcBorders>
          </w:tcPr>
          <w:p w14:paraId="76BCF9B8" w14:textId="77777777" w:rsidR="003340A6" w:rsidRPr="001C476A" w:rsidRDefault="001B52B2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rPr>
                <w:rFonts w:cs="AngsanaUPC"/>
              </w:rPr>
            </w:pPr>
            <w:r w:rsidRPr="001B52B2">
              <w:rPr>
                <w:rFonts w:cs="AngsanaUPC"/>
                <w:color w:val="FF0000"/>
              </w:rPr>
              <w:fldChar w:fldCharType="begin"/>
            </w:r>
            <w:r w:rsidRPr="001B52B2">
              <w:rPr>
                <w:rFonts w:cs="AngsanaUPC"/>
                <w:color w:val="FF0000"/>
              </w:rPr>
              <w:instrText xml:space="preserve"> MACROBUTTON  AcceptAllChangesInDoc ………………………………………… </w:instrText>
            </w:r>
            <w:r w:rsidRPr="001B52B2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AC5013A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 w:rsidRPr="00AF336A">
              <w:rPr>
                <w:rFonts w:cs="AngsanaUPC"/>
                <w:color w:val="FF0000"/>
              </w:rPr>
              <w:fldChar w:fldCharType="begin"/>
            </w:r>
            <w:r w:rsidRPr="00AF336A">
              <w:rPr>
                <w:rFonts w:cs="AngsanaUPC"/>
                <w:color w:val="FF0000"/>
              </w:rPr>
              <w:instrText xml:space="preserve"> MACROBUTTON  AcceptAllChangesInDoc xx </w:instrText>
            </w:r>
            <w:r w:rsidRPr="00AF336A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2CCF1CE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>
              <w:rPr>
                <w:rFonts w:cs="AngsanaUPC"/>
                <w:color w:val="FF0000"/>
              </w:rPr>
              <w:fldChar w:fldCharType="begin"/>
            </w:r>
            <w:r>
              <w:rPr>
                <w:rFonts w:cs="AngsanaUPC"/>
                <w:color w:val="FF0000"/>
              </w:rPr>
              <w:instrText xml:space="preserve"> MACROBUTTON  AcceptAllChangesInDoc x.xx </w:instrText>
            </w:r>
            <w:r>
              <w:rPr>
                <w:rFonts w:cs="AngsanaUPC"/>
                <w:color w:val="FF0000"/>
              </w:rPr>
              <w:fldChar w:fldCharType="end"/>
            </w:r>
          </w:p>
        </w:tc>
      </w:tr>
      <w:tr w:rsidR="003340A6" w:rsidRPr="001C476A" w14:paraId="3E1D5E9C" w14:textId="77777777" w:rsidTr="003340A6">
        <w:tc>
          <w:tcPr>
            <w:tcW w:w="4140" w:type="dxa"/>
            <w:tcBorders>
              <w:top w:val="nil"/>
              <w:bottom w:val="single" w:sz="4" w:space="0" w:color="000000"/>
            </w:tcBorders>
          </w:tcPr>
          <w:p w14:paraId="40134163" w14:textId="77777777" w:rsidR="003340A6" w:rsidRPr="001C476A" w:rsidRDefault="001B52B2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rPr>
                <w:rFonts w:cs="AngsanaUPC"/>
                <w:cs/>
              </w:rPr>
            </w:pPr>
            <w:r w:rsidRPr="001B52B2">
              <w:rPr>
                <w:rFonts w:cs="AngsanaUPC"/>
                <w:color w:val="FF0000"/>
              </w:rPr>
              <w:fldChar w:fldCharType="begin"/>
            </w:r>
            <w:r w:rsidRPr="001B52B2">
              <w:rPr>
                <w:rFonts w:cs="AngsanaUPC"/>
                <w:color w:val="FF0000"/>
              </w:rPr>
              <w:instrText xml:space="preserve"> MACROBUTTON  AcceptAllChangesInDoc ………………………………………… </w:instrText>
            </w:r>
            <w:r w:rsidRPr="001B52B2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bottom w:val="single" w:sz="4" w:space="0" w:color="000000"/>
            </w:tcBorders>
          </w:tcPr>
          <w:p w14:paraId="3DC03CE9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 w:rsidRPr="00AF336A">
              <w:rPr>
                <w:rFonts w:cs="AngsanaUPC"/>
                <w:color w:val="FF0000"/>
              </w:rPr>
              <w:fldChar w:fldCharType="begin"/>
            </w:r>
            <w:r w:rsidRPr="00AF336A">
              <w:rPr>
                <w:rFonts w:cs="AngsanaUPC"/>
                <w:color w:val="FF0000"/>
              </w:rPr>
              <w:instrText xml:space="preserve"> MACROBUTTON  AcceptAllChangesInDoc xx </w:instrText>
            </w:r>
            <w:r w:rsidRPr="00AF336A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top w:val="nil"/>
              <w:bottom w:val="single" w:sz="4" w:space="0" w:color="000000"/>
            </w:tcBorders>
          </w:tcPr>
          <w:p w14:paraId="12ED8BEA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>
              <w:rPr>
                <w:rFonts w:cs="AngsanaUPC"/>
                <w:color w:val="FF0000"/>
              </w:rPr>
              <w:fldChar w:fldCharType="begin"/>
            </w:r>
            <w:r>
              <w:rPr>
                <w:rFonts w:cs="AngsanaUPC"/>
                <w:color w:val="FF0000"/>
              </w:rPr>
              <w:instrText xml:space="preserve"> MACROBUTTON  AcceptAllChangesInDoc x.xx </w:instrText>
            </w:r>
            <w:r>
              <w:rPr>
                <w:rFonts w:cs="AngsanaUPC"/>
                <w:color w:val="FF0000"/>
              </w:rPr>
              <w:fldChar w:fldCharType="end"/>
            </w:r>
          </w:p>
        </w:tc>
      </w:tr>
      <w:tr w:rsidR="003340A6" w:rsidRPr="001C476A" w14:paraId="494FD682" w14:textId="77777777" w:rsidTr="003340A6">
        <w:tc>
          <w:tcPr>
            <w:tcW w:w="4140" w:type="dxa"/>
            <w:tcBorders>
              <w:bottom w:val="double" w:sz="4" w:space="0" w:color="auto"/>
            </w:tcBorders>
          </w:tcPr>
          <w:p w14:paraId="07C34EE8" w14:textId="54099E8D" w:rsidR="003340A6" w:rsidRPr="001C476A" w:rsidRDefault="006B6D93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b/>
                <w:bCs/>
              </w:rPr>
            </w:pPr>
            <w:r w:rsidRPr="006B6D93">
              <w:rPr>
                <w:rFonts w:cs="AngsanaUPC"/>
                <w:b/>
                <w:bCs/>
              </w:rPr>
              <w:t>Total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6AB6D1A7" w14:textId="77777777" w:rsidR="003340A6" w:rsidRPr="00441558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b/>
                <w:bCs/>
                <w:color w:val="FF0000"/>
              </w:rPr>
            </w:pPr>
            <w:r w:rsidRPr="00441558">
              <w:rPr>
                <w:rFonts w:cs="AngsanaUPC"/>
                <w:b/>
                <w:bCs/>
                <w:color w:val="FF0000"/>
              </w:rPr>
              <w:fldChar w:fldCharType="begin"/>
            </w:r>
            <w:r w:rsidRPr="00441558">
              <w:rPr>
                <w:rFonts w:cs="AngsanaUPC"/>
                <w:b/>
                <w:bCs/>
                <w:color w:val="FF0000"/>
              </w:rPr>
              <w:instrText xml:space="preserve"> MACROBUTTON  AcceptAllChangesInDoc xxx </w:instrText>
            </w:r>
            <w:r w:rsidRPr="00441558">
              <w:rPr>
                <w:rFonts w:cs="AngsanaUPC"/>
                <w:b/>
                <w:bCs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0295D66D" w14:textId="77777777" w:rsidR="003340A6" w:rsidRPr="001C476A" w:rsidRDefault="003340A6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b/>
                <w:bCs/>
              </w:rPr>
            </w:pPr>
            <w:r w:rsidRPr="001C476A">
              <w:rPr>
                <w:rFonts w:cs="AngsanaUPC"/>
                <w:b/>
                <w:bCs/>
              </w:rPr>
              <w:t>100.0</w:t>
            </w:r>
          </w:p>
        </w:tc>
      </w:tr>
    </w:tbl>
    <w:p w14:paraId="16E51AF0" w14:textId="77777777" w:rsidR="003340A6" w:rsidRPr="001C476A" w:rsidRDefault="003340A6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thaiDistribute"/>
        <w:rPr>
          <w:rFonts w:cs="AngsanaUPC"/>
        </w:rPr>
      </w:pPr>
    </w:p>
    <w:p w14:paraId="6E472E45" w14:textId="0C5BAC06" w:rsidR="003340A6" w:rsidRPr="001C476A" w:rsidRDefault="003340A6" w:rsidP="00D83FDC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cs="AngsanaUPC"/>
        </w:rPr>
      </w:pPr>
      <w:r w:rsidRPr="001C476A">
        <w:rPr>
          <w:rFonts w:cs="AngsanaUPC"/>
        </w:rPr>
        <w:tab/>
      </w:r>
      <w:r w:rsidR="006B6D93" w:rsidRPr="006B6D93">
        <w:rPr>
          <w:rFonts w:cs="AngsanaUPC"/>
        </w:rPr>
        <w:t>The data in Table 1 indicate that</w:t>
      </w:r>
      <w:r w:rsidR="006B6D93">
        <w:rPr>
          <w:rFonts w:cs="AngsanaUPC" w:hint="cs"/>
          <w:color w:val="FF0000"/>
          <w:cs/>
        </w:rPr>
        <w:t xml:space="preserve"> </w:t>
      </w:r>
      <w:r w:rsidR="006B6D93">
        <w:rPr>
          <w:rFonts w:cs="AngsanaUPC"/>
          <w:color w:val="FF0000"/>
        </w:rPr>
        <w:t>…………………………………………………………</w:t>
      </w:r>
    </w:p>
    <w:p w14:paraId="3BC6F90A" w14:textId="77777777" w:rsidR="00D83FDC" w:rsidRDefault="00D83FDC" w:rsidP="00D83FDC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cs="AngsanaUPC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5B4CC4BB" w14:textId="77777777" w:rsidR="003340A6" w:rsidRPr="00E478AF" w:rsidRDefault="00D83FDC" w:rsidP="00D83FDC">
      <w:pPr>
        <w:pStyle w:val="BodyTextIndent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/>
        <w:ind w:left="0"/>
        <w:rPr>
          <w:rFonts w:cs="AngsanaUPC"/>
          <w:color w:val="0000FF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  <w:r w:rsidR="003340A6" w:rsidRPr="00E478AF">
        <w:rPr>
          <w:rFonts w:cs="AngsanaUPC"/>
          <w:szCs w:val="32"/>
        </w:rPr>
        <w:t xml:space="preserve">                              </w:t>
      </w:r>
    </w:p>
    <w:p w14:paraId="2B241A71" w14:textId="77777777" w:rsidR="003340A6" w:rsidRDefault="00A401E6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thaiDistribute"/>
        <w:rPr>
          <w:rFonts w:cs="AngsanaUPC"/>
          <w:b/>
          <w:bCs/>
        </w:rPr>
      </w:pPr>
      <w:r w:rsidRPr="001C476A">
        <w:rPr>
          <w:rFonts w:cs="AngsanaUPC"/>
          <w:noProof/>
        </w:rPr>
        <w:object w:dxaOrig="8313" w:dyaOrig="2764" w14:anchorId="3B08DB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5.7pt;height:138.35pt;mso-width-percent:0;mso-height-percent:0;mso-width-percent:0;mso-height-percent:0" o:ole="">
            <v:imagedata r:id="rId6" o:title=""/>
          </v:shape>
          <o:OLEObject Type="Embed" ProgID="MSGraph.Chart.8" ShapeID="_x0000_i1025" DrawAspect="Content" ObjectID="_1826089389" r:id="rId7">
            <o:FieldCodes>\s</o:FieldCodes>
          </o:OLEObject>
        </w:object>
      </w:r>
    </w:p>
    <w:p w14:paraId="23173918" w14:textId="2B5FF73A" w:rsidR="003340A6" w:rsidRPr="0080330B" w:rsidRDefault="006B6D93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thaiDistribute"/>
        <w:rPr>
          <w:cs/>
        </w:rPr>
      </w:pPr>
      <w:r w:rsidRPr="006B6D93">
        <w:rPr>
          <w:rFonts w:cs="AngsanaUPC"/>
          <w:b/>
          <w:bCs/>
        </w:rPr>
        <w:t>Figure</w:t>
      </w:r>
      <w:r>
        <w:rPr>
          <w:rFonts w:cs="AngsanaUPC" w:hint="cs"/>
          <w:b/>
          <w:bCs/>
          <w:cs/>
        </w:rPr>
        <w:t xml:space="preserve"> </w:t>
      </w:r>
      <w:r w:rsidR="003340A6" w:rsidRPr="001C476A">
        <w:rPr>
          <w:rFonts w:cs="AngsanaUPC"/>
          <w:b/>
          <w:bCs/>
        </w:rPr>
        <w:t>1</w:t>
      </w:r>
      <w:r w:rsidR="003340A6">
        <w:rPr>
          <w:rFonts w:cs="AngsanaUPC"/>
        </w:rPr>
        <w:t xml:space="preserve">  </w:t>
      </w:r>
      <w:r w:rsidRPr="006B6D93">
        <w:rPr>
          <w:color w:val="FF0000"/>
        </w:rPr>
        <w:t>Quarterly Sales of the Company by Region</w:t>
      </w:r>
    </w:p>
    <w:p w14:paraId="4CF6119A" w14:textId="715495A8" w:rsidR="003340A6" w:rsidRPr="0080330B" w:rsidRDefault="003340A6" w:rsidP="003340A6">
      <w:pPr>
        <w:pStyle w:val="BodyTextIndent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/>
        <w:ind w:left="0"/>
        <w:jc w:val="thaiDistribute"/>
        <w:rPr>
          <w:szCs w:val="32"/>
          <w:cs/>
        </w:rPr>
      </w:pPr>
      <w:r w:rsidRPr="0080330B">
        <w:rPr>
          <w:szCs w:val="32"/>
          <w:cs/>
        </w:rPr>
        <w:t>(</w:t>
      </w:r>
      <w:r w:rsidR="006B6D93" w:rsidRPr="006B6D93">
        <w:rPr>
          <w:szCs w:val="32"/>
        </w:rPr>
        <w:t>Source</w:t>
      </w:r>
      <w:r w:rsidRPr="0080330B">
        <w:rPr>
          <w:szCs w:val="32"/>
          <w:cs/>
        </w:rPr>
        <w:t xml:space="preserve"> </w:t>
      </w:r>
      <w:r w:rsidRPr="0080330B">
        <w:rPr>
          <w:szCs w:val="32"/>
        </w:rPr>
        <w:t xml:space="preserve">: </w:t>
      </w:r>
      <w:r w:rsidR="006B6D93" w:rsidRPr="006B6D93">
        <w:rPr>
          <w:color w:val="FF0000"/>
          <w:szCs w:val="32"/>
        </w:rPr>
        <w:t>Author Name</w:t>
      </w:r>
      <w:r w:rsidR="006B6D93">
        <w:rPr>
          <w:rFonts w:hint="cs"/>
          <w:color w:val="FF0000"/>
          <w:szCs w:val="32"/>
          <w:cs/>
        </w:rPr>
        <w:t xml:space="preserve">   </w:t>
      </w:r>
      <w:r w:rsidR="006B6D93">
        <w:rPr>
          <w:color w:val="FF0000"/>
          <w:szCs w:val="32"/>
        </w:rPr>
        <w:t>Surname</w:t>
      </w:r>
      <w:r w:rsidRPr="0080330B">
        <w:rPr>
          <w:szCs w:val="32"/>
        </w:rPr>
        <w:t xml:space="preserve">. </w:t>
      </w:r>
      <w:r w:rsidR="006B6D93">
        <w:rPr>
          <w:color w:val="FF0000"/>
          <w:szCs w:val="32"/>
        </w:rPr>
        <w:t xml:space="preserve">Year </w:t>
      </w:r>
      <w:r w:rsidRPr="0080330B">
        <w:rPr>
          <w:szCs w:val="32"/>
        </w:rPr>
        <w:t xml:space="preserve">: </w:t>
      </w:r>
      <w:r w:rsidR="006B6D93" w:rsidRPr="006B6D93">
        <w:rPr>
          <w:color w:val="FF0000"/>
          <w:szCs w:val="32"/>
        </w:rPr>
        <w:t>Page Number</w:t>
      </w:r>
      <w:r w:rsidR="00D24829">
        <w:rPr>
          <w:szCs w:val="32"/>
        </w:rPr>
        <w:t>)</w:t>
      </w:r>
    </w:p>
    <w:p w14:paraId="170E3084" w14:textId="77777777" w:rsidR="003340A6" w:rsidRPr="001C476A" w:rsidRDefault="003340A6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thaiDistribute"/>
        <w:rPr>
          <w:rFonts w:cs="AngsanaUPC"/>
          <w:color w:val="0000FF"/>
        </w:rPr>
      </w:pPr>
    </w:p>
    <w:p w14:paraId="1667FD31" w14:textId="1E5BA71E" w:rsidR="003340A6" w:rsidRPr="001C476A" w:rsidRDefault="003340A6" w:rsidP="00D83FDC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cs="AngsanaUPC"/>
        </w:rPr>
      </w:pPr>
      <w:r w:rsidRPr="001C476A">
        <w:rPr>
          <w:rFonts w:cs="AngsanaUPC"/>
        </w:rPr>
        <w:tab/>
      </w:r>
      <w:r w:rsidR="005E6119">
        <w:t xml:space="preserve">As shown in Figure 1, </w:t>
      </w:r>
      <w:r w:rsidR="005E6119" w:rsidRPr="005E6119">
        <w:rPr>
          <w:color w:val="EE0000"/>
        </w:rPr>
        <w:t>……………………………………………………………………</w:t>
      </w:r>
    </w:p>
    <w:p w14:paraId="2E68EDFC" w14:textId="77777777" w:rsidR="00D83FDC" w:rsidRDefault="00D83FDC" w:rsidP="00D83FDC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color w:val="FF0000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0A7EA455" w14:textId="77777777" w:rsidR="00D83FDC" w:rsidRDefault="00D83FDC" w:rsidP="00D83FDC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cs="AngsanaUPC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377304CE" w14:textId="77777777" w:rsidR="00E35CB0" w:rsidRPr="003340A6" w:rsidRDefault="00E35CB0" w:rsidP="003340A6"/>
    <w:sectPr w:rsidR="00E35CB0" w:rsidRPr="003340A6" w:rsidSect="00A4618D">
      <w:headerReference w:type="default" r:id="rId8"/>
      <w:pgSz w:w="11906" w:h="16838" w:code="9"/>
      <w:pgMar w:top="2160" w:right="1440" w:bottom="1440" w:left="2160" w:header="1080" w:footer="70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7433A" w14:textId="77777777" w:rsidR="00A401E6" w:rsidRDefault="00A401E6" w:rsidP="00A4618D">
      <w:r>
        <w:separator/>
      </w:r>
    </w:p>
  </w:endnote>
  <w:endnote w:type="continuationSeparator" w:id="0">
    <w:p w14:paraId="05A60844" w14:textId="77777777" w:rsidR="00A401E6" w:rsidRDefault="00A401E6" w:rsidP="00A4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6B19C" w14:textId="77777777" w:rsidR="00A401E6" w:rsidRDefault="00A401E6" w:rsidP="00A4618D">
      <w:r>
        <w:separator/>
      </w:r>
    </w:p>
  </w:footnote>
  <w:footnote w:type="continuationSeparator" w:id="0">
    <w:p w14:paraId="723A4789" w14:textId="77777777" w:rsidR="00A401E6" w:rsidRDefault="00A401E6" w:rsidP="00A46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33929" w14:textId="77777777" w:rsidR="00A4618D" w:rsidRPr="00A4618D" w:rsidRDefault="00A4618D">
    <w:pPr>
      <w:pStyle w:val="Header"/>
      <w:jc w:val="right"/>
      <w:rPr>
        <w:szCs w:val="32"/>
      </w:rPr>
    </w:pPr>
    <w:r w:rsidRPr="00A4618D">
      <w:rPr>
        <w:szCs w:val="32"/>
      </w:rPr>
      <w:fldChar w:fldCharType="begin"/>
    </w:r>
    <w:r w:rsidRPr="00A4618D">
      <w:rPr>
        <w:szCs w:val="32"/>
      </w:rPr>
      <w:instrText xml:space="preserve"> PAGE   \* MERGEFORMAT </w:instrText>
    </w:r>
    <w:r w:rsidRPr="00A4618D">
      <w:rPr>
        <w:szCs w:val="32"/>
      </w:rPr>
      <w:fldChar w:fldCharType="separate"/>
    </w:r>
    <w:r w:rsidR="00391CB4">
      <w:rPr>
        <w:noProof/>
        <w:szCs w:val="32"/>
      </w:rPr>
      <w:t>2</w:t>
    </w:r>
    <w:r w:rsidRPr="00A4618D">
      <w:rPr>
        <w:noProof/>
        <w:szCs w:val="32"/>
      </w:rPr>
      <w:fldChar w:fldCharType="end"/>
    </w:r>
  </w:p>
  <w:p w14:paraId="32A4D753" w14:textId="77777777" w:rsidR="00A4618D" w:rsidRDefault="00A461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DE6"/>
    <w:rsid w:val="000D6BE7"/>
    <w:rsid w:val="000D7EB7"/>
    <w:rsid w:val="001804A8"/>
    <w:rsid w:val="001B52B2"/>
    <w:rsid w:val="001C3DF3"/>
    <w:rsid w:val="00221E79"/>
    <w:rsid w:val="0023425F"/>
    <w:rsid w:val="00235366"/>
    <w:rsid w:val="002735A1"/>
    <w:rsid w:val="002912B8"/>
    <w:rsid w:val="002D7919"/>
    <w:rsid w:val="002F59AF"/>
    <w:rsid w:val="002F7611"/>
    <w:rsid w:val="003340A6"/>
    <w:rsid w:val="00354B8A"/>
    <w:rsid w:val="00382E36"/>
    <w:rsid w:val="00391CB4"/>
    <w:rsid w:val="00395A94"/>
    <w:rsid w:val="00441558"/>
    <w:rsid w:val="00471C7F"/>
    <w:rsid w:val="005805D0"/>
    <w:rsid w:val="005B6428"/>
    <w:rsid w:val="005C7D41"/>
    <w:rsid w:val="005D7036"/>
    <w:rsid w:val="005E6119"/>
    <w:rsid w:val="005E6F78"/>
    <w:rsid w:val="00616E2D"/>
    <w:rsid w:val="006B2618"/>
    <w:rsid w:val="006B6D93"/>
    <w:rsid w:val="006D2A5E"/>
    <w:rsid w:val="006F3A20"/>
    <w:rsid w:val="006F5935"/>
    <w:rsid w:val="007963B1"/>
    <w:rsid w:val="0080330B"/>
    <w:rsid w:val="00805E83"/>
    <w:rsid w:val="00827E5C"/>
    <w:rsid w:val="008B6BF8"/>
    <w:rsid w:val="0090363F"/>
    <w:rsid w:val="00915048"/>
    <w:rsid w:val="00917D61"/>
    <w:rsid w:val="00957DC4"/>
    <w:rsid w:val="009F1B04"/>
    <w:rsid w:val="00A401E6"/>
    <w:rsid w:val="00A4618D"/>
    <w:rsid w:val="00A628D8"/>
    <w:rsid w:val="00AD2D5A"/>
    <w:rsid w:val="00AF336A"/>
    <w:rsid w:val="00AF361B"/>
    <w:rsid w:val="00B6571E"/>
    <w:rsid w:val="00BB212F"/>
    <w:rsid w:val="00BC6DCF"/>
    <w:rsid w:val="00C23CE9"/>
    <w:rsid w:val="00C2443D"/>
    <w:rsid w:val="00CF0FCE"/>
    <w:rsid w:val="00D24829"/>
    <w:rsid w:val="00D83FDC"/>
    <w:rsid w:val="00D95AF6"/>
    <w:rsid w:val="00DB01C0"/>
    <w:rsid w:val="00DB6B22"/>
    <w:rsid w:val="00DC239F"/>
    <w:rsid w:val="00E1721E"/>
    <w:rsid w:val="00E35CB0"/>
    <w:rsid w:val="00E52F05"/>
    <w:rsid w:val="00E55097"/>
    <w:rsid w:val="00EC7EB5"/>
    <w:rsid w:val="00EE51B2"/>
    <w:rsid w:val="00F00632"/>
    <w:rsid w:val="00F2715E"/>
    <w:rsid w:val="00F31DE6"/>
    <w:rsid w:val="00F40588"/>
    <w:rsid w:val="00F62D5B"/>
    <w:rsid w:val="00FC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0B4B74"/>
  <w15:chartTrackingRefBased/>
  <w15:docId w15:val="{A38881DE-0D89-7D42-A681-BDF6EFBC7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Calibri" w:hAnsi="Angsana New" w:cs="Angsana New"/>
        <w:lang w:val="en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0A6"/>
    <w:rPr>
      <w:rFonts w:eastAsia="Cordia New"/>
      <w:sz w:val="32"/>
      <w:szCs w:val="32"/>
      <w:lang w:val="en-US"/>
    </w:rPr>
  </w:style>
  <w:style w:type="paragraph" w:styleId="Heading3">
    <w:name w:val="heading 3"/>
    <w:basedOn w:val="Normal"/>
    <w:next w:val="Normal"/>
    <w:qFormat/>
    <w:rsid w:val="00AF361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7">
    <w:name w:val="heading 7"/>
    <w:basedOn w:val="Normal"/>
    <w:next w:val="Normal"/>
    <w:qFormat/>
    <w:rsid w:val="00AF361B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51B2"/>
    <w:pPr>
      <w:jc w:val="both"/>
    </w:pPr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3340A6"/>
    <w:pPr>
      <w:spacing w:after="120"/>
      <w:ind w:left="360"/>
    </w:pPr>
    <w:rPr>
      <w:szCs w:val="37"/>
    </w:rPr>
  </w:style>
  <w:style w:type="paragraph" w:styleId="BodyText2">
    <w:name w:val="Body Text 2"/>
    <w:basedOn w:val="Normal"/>
    <w:rsid w:val="003340A6"/>
    <w:pPr>
      <w:spacing w:after="120" w:line="480" w:lineRule="auto"/>
    </w:pPr>
    <w:rPr>
      <w:szCs w:val="37"/>
    </w:rPr>
  </w:style>
  <w:style w:type="paragraph" w:styleId="Header">
    <w:name w:val="header"/>
    <w:basedOn w:val="Normal"/>
    <w:link w:val="HeaderChar"/>
    <w:uiPriority w:val="99"/>
    <w:unhideWhenUsed/>
    <w:rsid w:val="00A4618D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link w:val="Header"/>
    <w:uiPriority w:val="99"/>
    <w:rsid w:val="00A4618D"/>
    <w:rPr>
      <w:rFonts w:eastAsia="Cordi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A4618D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A4618D"/>
    <w:rPr>
      <w:rFonts w:eastAsia="Cordi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9---------------------------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T9-------------------------------------------------------------------------.dot</Template>
  <TotalTime>1</TotalTime>
  <Pages>3</Pages>
  <Words>1388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กิตติกรรมประกาศ</vt:lpstr>
      <vt:lpstr>กิตติกรรมประกาศ</vt:lpstr>
    </vt:vector>
  </TitlesOfParts>
  <Company>Home</Company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กิตติกรรมประกาศ</dc:title>
  <dc:subject/>
  <dc:creator>kwanjai</dc:creator>
  <cp:keywords/>
  <dc:description/>
  <cp:lastModifiedBy>ขวัญฤทัย ครองยุติ</cp:lastModifiedBy>
  <cp:revision>2</cp:revision>
  <cp:lastPrinted>2010-11-18T18:41:00Z</cp:lastPrinted>
  <dcterms:created xsi:type="dcterms:W3CDTF">2025-12-01T03:17:00Z</dcterms:created>
  <dcterms:modified xsi:type="dcterms:W3CDTF">2025-12-01T03:17:00Z</dcterms:modified>
</cp:coreProperties>
</file>